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6198B47E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64BD8" w:rsidRPr="00D64BD8">
        <w:rPr>
          <w:rFonts w:cs="Arial"/>
          <w:b/>
          <w:bCs/>
          <w:sz w:val="26"/>
          <w:szCs w:val="26"/>
        </w:rPr>
        <w:t>S5-216388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5BD04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024F2D">
        <w:rPr>
          <w:rFonts w:ascii="Arial" w:hAnsi="Arial"/>
          <w:b/>
          <w:lang w:val="en-US"/>
        </w:rPr>
        <w:tab/>
        <w:t>Ericsson</w:t>
      </w:r>
      <w:r>
        <w:rPr>
          <w:rFonts w:ascii="Arial" w:hAnsi="Arial"/>
          <w:b/>
          <w:lang w:val="en-US"/>
        </w:rPr>
        <w:tab/>
      </w:r>
    </w:p>
    <w:p w14:paraId="7C9F0994" w14:textId="49F5A44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4F2D">
        <w:rPr>
          <w:rFonts w:ascii="Arial" w:hAnsi="Arial" w:cs="Arial"/>
          <w:b/>
        </w:rPr>
        <w:t xml:space="preserve">Discussion paper on </w:t>
      </w:r>
      <w:r w:rsidR="0076590C">
        <w:rPr>
          <w:rFonts w:ascii="Arial" w:hAnsi="Arial" w:cs="Arial"/>
          <w:b/>
        </w:rPr>
        <w:t xml:space="preserve">generalized approach to </w:t>
      </w:r>
      <w:r w:rsidR="002938AD">
        <w:rPr>
          <w:rFonts w:ascii="Arial" w:hAnsi="Arial" w:cs="Arial"/>
          <w:b/>
        </w:rPr>
        <w:t xml:space="preserve">asynchronous </w:t>
      </w:r>
      <w:r w:rsidR="001A2715">
        <w:rPr>
          <w:rFonts w:ascii="Arial" w:hAnsi="Arial" w:cs="Arial"/>
          <w:b/>
        </w:rPr>
        <w:t xml:space="preserve">network slicing </w:t>
      </w:r>
      <w:r w:rsidR="008D6629">
        <w:rPr>
          <w:rFonts w:ascii="Arial" w:hAnsi="Arial" w:cs="Arial"/>
          <w:b/>
        </w:rPr>
        <w:t>procedures</w:t>
      </w:r>
    </w:p>
    <w:p w14:paraId="7C3F786F" w14:textId="1D7FAA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24F2D">
        <w:rPr>
          <w:rFonts w:ascii="Arial" w:hAnsi="Arial"/>
          <w:b/>
          <w:lang w:eastAsia="zh-CN"/>
        </w:rPr>
        <w:t>Discussion</w:t>
      </w:r>
    </w:p>
    <w:p w14:paraId="29FC3C5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B448197" w:rsidR="00C022E3" w:rsidRDefault="00544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9E5F10">
        <w:rPr>
          <w:b/>
          <w:i/>
        </w:rPr>
        <w:t>endorse the proposed solution</w:t>
      </w:r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597AEA93" w:rsidR="00C022E3" w:rsidRDefault="00C022E3" w:rsidP="00435A66">
      <w:pPr>
        <w:pStyle w:val="Reference"/>
      </w:pPr>
      <w:r w:rsidRPr="00435A66">
        <w:t>[1]</w:t>
      </w:r>
      <w:r w:rsidRPr="00435A66">
        <w:tab/>
      </w:r>
      <w:r w:rsidR="0041132B" w:rsidRPr="0041132B">
        <w:t>S5-215497 New Rel-17 WID on network slice provisioning enhancement</w:t>
      </w:r>
    </w:p>
    <w:p w14:paraId="5B85FE10" w14:textId="6ABFF316" w:rsidR="00AF1286" w:rsidRDefault="00AF1286" w:rsidP="00435A66">
      <w:pPr>
        <w:pStyle w:val="Reference"/>
      </w:pPr>
      <w:r>
        <w:t>[2]</w:t>
      </w:r>
      <w:r>
        <w:tab/>
        <w:t>3GPP TS 28.531</w:t>
      </w:r>
      <w:r w:rsidR="00D16D14" w:rsidRPr="00A40606">
        <w:t xml:space="preserve"> </w:t>
      </w:r>
      <w:r w:rsidR="00A40606">
        <w:t>"</w:t>
      </w:r>
      <w:r w:rsidR="00D16D14" w:rsidRPr="00A40606">
        <w:t>Management and orchestration; Provisioning</w:t>
      </w:r>
      <w:r w:rsidR="00A40606">
        <w:t>"</w:t>
      </w:r>
    </w:p>
    <w:p w14:paraId="6576F402" w14:textId="32A8A547" w:rsidR="00AF1286" w:rsidRDefault="00AF1286" w:rsidP="00435A66">
      <w:pPr>
        <w:pStyle w:val="Reference"/>
      </w:pPr>
      <w:r>
        <w:t>[3]</w:t>
      </w:r>
      <w:r>
        <w:tab/>
      </w:r>
      <w:r w:rsidR="005209F5">
        <w:t>3GPP TS 28.541</w:t>
      </w:r>
      <w:r w:rsidR="000B5755">
        <w:t xml:space="preserve"> </w:t>
      </w:r>
      <w:r w:rsidR="00A40606">
        <w:t>"</w:t>
      </w:r>
      <w:r w:rsidR="000B5755" w:rsidRPr="000B5755">
        <w:t>Management and orchestration; 5G Network Resource Model (NRM); Stage 2 and stage 3</w:t>
      </w:r>
      <w:r w:rsidR="00A40606">
        <w:t>"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520584" w14:textId="06F911E6" w:rsidR="00B76F44" w:rsidRDefault="0041132B">
      <w:pPr>
        <w:rPr>
          <w:iCs/>
        </w:rPr>
      </w:pPr>
      <w:r>
        <w:rPr>
          <w:iCs/>
        </w:rPr>
        <w:t xml:space="preserve">The WID on network slice provisioning enhancement </w:t>
      </w:r>
      <w:r w:rsidR="003A2E36">
        <w:rPr>
          <w:iCs/>
        </w:rPr>
        <w:t xml:space="preserve">[1] </w:t>
      </w:r>
      <w:r w:rsidR="00C24803">
        <w:rPr>
          <w:iCs/>
        </w:rPr>
        <w:t xml:space="preserve">has identified </w:t>
      </w:r>
      <w:r w:rsidR="00810805">
        <w:rPr>
          <w:iCs/>
        </w:rPr>
        <w:t xml:space="preserve">the need for asynchronous </w:t>
      </w:r>
      <w:r w:rsidR="00AB586E">
        <w:rPr>
          <w:iCs/>
        </w:rPr>
        <w:t xml:space="preserve">procedures and </w:t>
      </w:r>
      <w:r w:rsidR="00810805">
        <w:rPr>
          <w:iCs/>
        </w:rPr>
        <w:t>operations</w:t>
      </w:r>
      <w:r w:rsidR="00FC6F50">
        <w:rPr>
          <w:iCs/>
        </w:rPr>
        <w:t>, t</w:t>
      </w:r>
      <w:r w:rsidR="00F15075">
        <w:rPr>
          <w:iCs/>
        </w:rPr>
        <w:t xml:space="preserve">his contribution proposes a solution </w:t>
      </w:r>
      <w:r w:rsidR="00AB586E">
        <w:rPr>
          <w:iCs/>
        </w:rPr>
        <w:t xml:space="preserve">to </w:t>
      </w:r>
      <w:r w:rsidR="00161ADF">
        <w:rPr>
          <w:iCs/>
        </w:rPr>
        <w:t xml:space="preserve">address </w:t>
      </w:r>
      <w:r w:rsidR="00AB586E">
        <w:rPr>
          <w:iCs/>
        </w:rPr>
        <w:t>this objective</w:t>
      </w:r>
      <w:r w:rsidR="00FC6F50">
        <w:rPr>
          <w:iCs/>
        </w:rPr>
        <w:t xml:space="preserve">. </w:t>
      </w:r>
    </w:p>
    <w:p w14:paraId="32873A19" w14:textId="5D5DBB11" w:rsidR="004920B4" w:rsidRDefault="00A3693F">
      <w:pPr>
        <w:rPr>
          <w:iCs/>
        </w:rPr>
      </w:pPr>
      <w:r>
        <w:rPr>
          <w:iCs/>
        </w:rPr>
        <w:t xml:space="preserve">The issue is that </w:t>
      </w:r>
      <w:r w:rsidR="00A513AD">
        <w:rPr>
          <w:iCs/>
        </w:rPr>
        <w:t xml:space="preserve">the procedures for network slicing </w:t>
      </w:r>
      <w:r w:rsidR="00C37E7C">
        <w:rPr>
          <w:iCs/>
        </w:rPr>
        <w:t xml:space="preserve">[2] </w:t>
      </w:r>
      <w:r w:rsidR="00A513AD">
        <w:rPr>
          <w:iCs/>
        </w:rPr>
        <w:t>are asy</w:t>
      </w:r>
      <w:r w:rsidR="0017402F">
        <w:rPr>
          <w:iCs/>
        </w:rPr>
        <w:t>n</w:t>
      </w:r>
      <w:r w:rsidR="00A513AD">
        <w:rPr>
          <w:iCs/>
        </w:rPr>
        <w:t xml:space="preserve">chronous in nature while the </w:t>
      </w:r>
      <w:r w:rsidR="00AB586E">
        <w:rPr>
          <w:iCs/>
        </w:rPr>
        <w:t xml:space="preserve">current </w:t>
      </w:r>
      <w:r w:rsidR="009B6DEC">
        <w:rPr>
          <w:iCs/>
        </w:rPr>
        <w:t>operations</w:t>
      </w:r>
      <w:r w:rsidR="009B4239">
        <w:rPr>
          <w:iCs/>
        </w:rPr>
        <w:t xml:space="preserve"> </w:t>
      </w:r>
      <w:r w:rsidR="009B6DEC">
        <w:rPr>
          <w:iCs/>
        </w:rPr>
        <w:t xml:space="preserve">that invoke the procedures are synchronous. </w:t>
      </w:r>
      <w:r w:rsidR="002F1477">
        <w:rPr>
          <w:iCs/>
        </w:rPr>
        <w:t xml:space="preserve">The MnS consumer </w:t>
      </w:r>
      <w:r w:rsidR="00D71D22">
        <w:rPr>
          <w:iCs/>
        </w:rPr>
        <w:t xml:space="preserve">uses a synchronous operation say </w:t>
      </w:r>
      <w:r w:rsidR="000A2436">
        <w:rPr>
          <w:iCs/>
        </w:rPr>
        <w:t xml:space="preserve">for example </w:t>
      </w:r>
      <w:proofErr w:type="spellStart"/>
      <w:r w:rsidR="00D71D22">
        <w:rPr>
          <w:iCs/>
        </w:rPr>
        <w:t>AllocateNsi</w:t>
      </w:r>
      <w:proofErr w:type="spellEnd"/>
      <w:r w:rsidR="00D71D22">
        <w:rPr>
          <w:iCs/>
        </w:rPr>
        <w:t xml:space="preserve"> </w:t>
      </w:r>
      <w:r w:rsidR="00F738D8">
        <w:rPr>
          <w:iCs/>
        </w:rPr>
        <w:t xml:space="preserve">to request the MnS producer to support a </w:t>
      </w:r>
      <w:r w:rsidR="000A2436">
        <w:rPr>
          <w:iCs/>
        </w:rPr>
        <w:t xml:space="preserve">new ServiceProfile. </w:t>
      </w:r>
      <w:r w:rsidR="00C437B5">
        <w:rPr>
          <w:iCs/>
        </w:rPr>
        <w:t>According to the current spec</w:t>
      </w:r>
      <w:r w:rsidR="001257D8">
        <w:rPr>
          <w:iCs/>
        </w:rPr>
        <w:t>ification the result of the request is included in the synchronous response</w:t>
      </w:r>
      <w:r w:rsidR="00A60B4D">
        <w:rPr>
          <w:iCs/>
        </w:rPr>
        <w:t xml:space="preserve">. </w:t>
      </w:r>
      <w:r w:rsidR="004920B4">
        <w:rPr>
          <w:iCs/>
        </w:rPr>
        <w:t xml:space="preserve">This has the following drawbacks: </w:t>
      </w:r>
    </w:p>
    <w:p w14:paraId="50C655D8" w14:textId="30730A98" w:rsidR="009D3614" w:rsidRDefault="004920B4" w:rsidP="00B56F2E">
      <w:pPr>
        <w:pStyle w:val="List"/>
      </w:pPr>
      <w:r>
        <w:t xml:space="preserve">- </w:t>
      </w:r>
      <w:r w:rsidR="00B77484">
        <w:t xml:space="preserve">the producer may need time to execute the request </w:t>
      </w:r>
      <w:r w:rsidR="00C16FDD">
        <w:t xml:space="preserve">before it can provide the result for example which NSI </w:t>
      </w:r>
      <w:r w:rsidR="009D3614">
        <w:t xml:space="preserve">the ServiceProfile is allocated to. </w:t>
      </w:r>
    </w:p>
    <w:p w14:paraId="6E50F259" w14:textId="6341ABD3" w:rsidR="00615191" w:rsidRDefault="009D3614" w:rsidP="00B56F2E">
      <w:pPr>
        <w:pStyle w:val="List"/>
      </w:pPr>
      <w:r>
        <w:t xml:space="preserve">- </w:t>
      </w:r>
      <w:r w:rsidR="00987E69">
        <w:t>the producer may</w:t>
      </w:r>
      <w:r w:rsidR="00D95F92">
        <w:t>,</w:t>
      </w:r>
      <w:r w:rsidR="00987E69">
        <w:t xml:space="preserve"> </w:t>
      </w:r>
      <w:r w:rsidR="00D550FA">
        <w:t>from the moment the request is received</w:t>
      </w:r>
      <w:r w:rsidR="00D95F92">
        <w:t>,</w:t>
      </w:r>
      <w:r w:rsidR="00D550FA">
        <w:t xml:space="preserve"> at any point </w:t>
      </w:r>
      <w:r w:rsidR="00F6563F">
        <w:t>conclude</w:t>
      </w:r>
      <w:r w:rsidR="00D550FA">
        <w:t xml:space="preserve"> that </w:t>
      </w:r>
      <w:r w:rsidR="00A769C5">
        <w:t xml:space="preserve">the </w:t>
      </w:r>
      <w:r w:rsidR="007C1939">
        <w:t xml:space="preserve">requirements in the </w:t>
      </w:r>
      <w:r w:rsidR="00B47C0B">
        <w:t>request cannot be fulfilled</w:t>
      </w:r>
      <w:r w:rsidR="00CF7737">
        <w:t xml:space="preserve">. </w:t>
      </w:r>
    </w:p>
    <w:p w14:paraId="3387EFA5" w14:textId="1251F878" w:rsidR="0042449A" w:rsidRDefault="004E7471" w:rsidP="00B56F2E">
      <w:pPr>
        <w:pStyle w:val="List"/>
      </w:pPr>
      <w:r>
        <w:t xml:space="preserve">- the </w:t>
      </w:r>
      <w:r w:rsidR="00C5109E">
        <w:t>producer may</w:t>
      </w:r>
      <w:r w:rsidR="00D95F92">
        <w:t>,</w:t>
      </w:r>
      <w:r w:rsidR="00C5109E">
        <w:t xml:space="preserve"> from the moment the request </w:t>
      </w:r>
      <w:r w:rsidR="00B279F3">
        <w:t>is received</w:t>
      </w:r>
      <w:r w:rsidR="00D95F92">
        <w:t>,</w:t>
      </w:r>
      <w:r w:rsidR="00B279F3">
        <w:t xml:space="preserve"> fa</w:t>
      </w:r>
      <w:r w:rsidR="00882B4A">
        <w:t xml:space="preserve">il to </w:t>
      </w:r>
      <w:r w:rsidR="0042449A">
        <w:t>process the request fully and correctly</w:t>
      </w:r>
      <w:r w:rsidR="00F6563F">
        <w:t>, due to</w:t>
      </w:r>
      <w:r w:rsidR="00E75870">
        <w:t xml:space="preserve"> for example technical issues</w:t>
      </w:r>
      <w:r w:rsidR="0042449A">
        <w:t xml:space="preserve">. </w:t>
      </w:r>
    </w:p>
    <w:p w14:paraId="29A0A891" w14:textId="2B9DB4A7" w:rsidR="0042449A" w:rsidRDefault="00377523" w:rsidP="00B56F2E">
      <w:pPr>
        <w:pStyle w:val="List"/>
      </w:pPr>
      <w:r>
        <w:t xml:space="preserve">- the </w:t>
      </w:r>
      <w:r w:rsidR="002A60A2">
        <w:t xml:space="preserve">consumer from whom the request originated </w:t>
      </w:r>
      <w:r w:rsidR="00D6188F">
        <w:t>has no information on the request until the synchronous re</w:t>
      </w:r>
      <w:r w:rsidR="44D0746D">
        <w:t>s</w:t>
      </w:r>
      <w:r w:rsidR="00D6188F">
        <w:t>pon</w:t>
      </w:r>
      <w:r w:rsidR="00E06DCA">
        <w:t>s</w:t>
      </w:r>
      <w:r w:rsidR="00D6188F">
        <w:t>e is returned</w:t>
      </w:r>
      <w:r w:rsidR="00916BAA">
        <w:t xml:space="preserve"> </w:t>
      </w:r>
      <w:r w:rsidR="00916BAA" w:rsidRPr="708709AC">
        <w:rPr>
          <w:lang w:val="en-IE"/>
        </w:rPr>
        <w:t>and is therefore blocked and waiting for however long the request takes</w:t>
      </w:r>
      <w:r w:rsidR="00D6188F">
        <w:t>.</w:t>
      </w:r>
    </w:p>
    <w:p w14:paraId="54AC6A8D" w14:textId="167C55A9" w:rsidR="00FB2482" w:rsidRDefault="00C2485A">
      <w:pPr>
        <w:rPr>
          <w:iCs/>
        </w:rPr>
      </w:pPr>
      <w:r>
        <w:rPr>
          <w:iCs/>
        </w:rPr>
        <w:t xml:space="preserve">To address the issues described </w:t>
      </w:r>
      <w:r w:rsidR="0017402F">
        <w:rPr>
          <w:iCs/>
        </w:rPr>
        <w:t xml:space="preserve">above </w:t>
      </w:r>
      <w:r w:rsidR="001E103A">
        <w:rPr>
          <w:iCs/>
        </w:rPr>
        <w:t xml:space="preserve">it is proposed to provide a </w:t>
      </w:r>
      <w:r w:rsidR="003A4173">
        <w:rPr>
          <w:iCs/>
        </w:rPr>
        <w:t xml:space="preserve">common </w:t>
      </w:r>
      <w:r w:rsidR="001E103A">
        <w:rPr>
          <w:iCs/>
        </w:rPr>
        <w:t xml:space="preserve">solution </w:t>
      </w:r>
      <w:r w:rsidR="00DD093F">
        <w:rPr>
          <w:iCs/>
        </w:rPr>
        <w:t xml:space="preserve">based on a new </w:t>
      </w:r>
      <w:proofErr w:type="spellStart"/>
      <w:r w:rsidR="00DD093F">
        <w:rPr>
          <w:iCs/>
        </w:rPr>
        <w:t>NetworkSliceJob</w:t>
      </w:r>
      <w:proofErr w:type="spellEnd"/>
      <w:r w:rsidR="00DD093F">
        <w:rPr>
          <w:iCs/>
        </w:rPr>
        <w:t xml:space="preserve"> IOC </w:t>
      </w:r>
      <w:r w:rsidR="001E103A" w:rsidRPr="00D90AFB">
        <w:rPr>
          <w:iCs/>
        </w:rPr>
        <w:t>that</w:t>
      </w:r>
      <w:r w:rsidR="001E103A">
        <w:rPr>
          <w:iCs/>
        </w:rPr>
        <w:t xml:space="preserve"> allows an MnS consumer </w:t>
      </w:r>
      <w:r w:rsidR="0017402F">
        <w:rPr>
          <w:iCs/>
        </w:rPr>
        <w:t xml:space="preserve">to </w:t>
      </w:r>
      <w:r w:rsidR="00401019">
        <w:rPr>
          <w:iCs/>
        </w:rPr>
        <w:t xml:space="preserve">invoke </w:t>
      </w:r>
      <w:r w:rsidR="00B26868">
        <w:rPr>
          <w:iCs/>
        </w:rPr>
        <w:t xml:space="preserve">any </w:t>
      </w:r>
      <w:r w:rsidR="00401019">
        <w:rPr>
          <w:iCs/>
        </w:rPr>
        <w:t xml:space="preserve">network slice </w:t>
      </w:r>
      <w:r w:rsidR="00DD093F">
        <w:rPr>
          <w:iCs/>
        </w:rPr>
        <w:t>provisioning</w:t>
      </w:r>
      <w:r w:rsidR="003F2FCB">
        <w:rPr>
          <w:iCs/>
        </w:rPr>
        <w:t xml:space="preserve"> </w:t>
      </w:r>
      <w:r w:rsidR="00401019">
        <w:rPr>
          <w:iCs/>
        </w:rPr>
        <w:t xml:space="preserve">operation </w:t>
      </w:r>
      <w:r w:rsidR="000C69AB">
        <w:rPr>
          <w:iCs/>
        </w:rPr>
        <w:t xml:space="preserve">to a producer </w:t>
      </w:r>
      <w:r w:rsidR="00543BBD">
        <w:rPr>
          <w:iCs/>
        </w:rPr>
        <w:t xml:space="preserve">using an asynchronous model. </w:t>
      </w:r>
      <w:r w:rsidR="00A577F5">
        <w:rPr>
          <w:iCs/>
        </w:rPr>
        <w:t xml:space="preserve">Additionally a new datatype </w:t>
      </w:r>
      <w:r w:rsidR="00CB1990">
        <w:rPr>
          <w:iCs/>
        </w:rPr>
        <w:t xml:space="preserve">is proposed to </w:t>
      </w:r>
      <w:r w:rsidR="00A577F5" w:rsidRPr="00CB1990">
        <w:rPr>
          <w:iCs/>
        </w:rPr>
        <w:t xml:space="preserve">hold the monitoring </w:t>
      </w:r>
      <w:r w:rsidR="0085599E">
        <w:rPr>
          <w:iCs/>
        </w:rPr>
        <w:t xml:space="preserve">(operation progress) </w:t>
      </w:r>
      <w:r w:rsidR="00A577F5" w:rsidRPr="00CB1990">
        <w:rPr>
          <w:iCs/>
        </w:rPr>
        <w:t>information</w:t>
      </w:r>
      <w:r w:rsidR="007C50B5">
        <w:rPr>
          <w:iCs/>
        </w:rPr>
        <w:t>.</w:t>
      </w:r>
      <w:r w:rsidR="00A577F5" w:rsidRPr="00CB1990">
        <w:rPr>
          <w:iCs/>
        </w:rPr>
        <w:t xml:space="preserve"> </w:t>
      </w:r>
      <w:r w:rsidR="00543BBD">
        <w:rPr>
          <w:iCs/>
        </w:rPr>
        <w:t xml:space="preserve">The solution also allows </w:t>
      </w:r>
      <w:r w:rsidR="002D54A6">
        <w:rPr>
          <w:iCs/>
        </w:rPr>
        <w:t>the consumer</w:t>
      </w:r>
      <w:r w:rsidR="00FC7FCE">
        <w:rPr>
          <w:iCs/>
        </w:rPr>
        <w:t xml:space="preserve"> to </w:t>
      </w:r>
      <w:r w:rsidR="0095300D">
        <w:rPr>
          <w:iCs/>
        </w:rPr>
        <w:t>query the status and progress of the network slice job.</w:t>
      </w:r>
      <w:r w:rsidR="00252DA0">
        <w:rPr>
          <w:iCs/>
        </w:rPr>
        <w:t xml:space="preserve"> </w:t>
      </w:r>
      <w:r w:rsidR="000B6A2F">
        <w:rPr>
          <w:iCs/>
        </w:rPr>
        <w:t>Note that t</w:t>
      </w:r>
      <w:r w:rsidR="00267C32">
        <w:rPr>
          <w:iCs/>
        </w:rPr>
        <w:t>he result of the operation will not be in the response</w:t>
      </w:r>
      <w:r w:rsidR="00E56CD4">
        <w:rPr>
          <w:iCs/>
        </w:rPr>
        <w:t xml:space="preserve"> if the operation </w:t>
      </w:r>
      <w:r w:rsidR="004C2FAB">
        <w:rPr>
          <w:iCs/>
        </w:rPr>
        <w:t>has not been completed</w:t>
      </w:r>
      <w:r w:rsidR="0024238D">
        <w:rPr>
          <w:iCs/>
        </w:rPr>
        <w:t>. T</w:t>
      </w:r>
      <w:r w:rsidR="00506753">
        <w:rPr>
          <w:iCs/>
        </w:rPr>
        <w:t xml:space="preserve">he consumer can find out </w:t>
      </w:r>
      <w:r w:rsidR="00483959">
        <w:rPr>
          <w:iCs/>
        </w:rPr>
        <w:t>when</w:t>
      </w:r>
      <w:r w:rsidR="00877737">
        <w:rPr>
          <w:iCs/>
        </w:rPr>
        <w:t xml:space="preserve"> the producer has </w:t>
      </w:r>
      <w:r w:rsidR="004C2FAB">
        <w:rPr>
          <w:iCs/>
        </w:rPr>
        <w:t>completed</w:t>
      </w:r>
      <w:r w:rsidR="00877737">
        <w:rPr>
          <w:iCs/>
        </w:rPr>
        <w:t xml:space="preserve"> the network slice job </w:t>
      </w:r>
      <w:proofErr w:type="gramStart"/>
      <w:r w:rsidR="00ED2E63">
        <w:rPr>
          <w:iCs/>
        </w:rPr>
        <w:t xml:space="preserve">and </w:t>
      </w:r>
      <w:r w:rsidR="00D24AEB">
        <w:rPr>
          <w:iCs/>
        </w:rPr>
        <w:t>also</w:t>
      </w:r>
      <w:proofErr w:type="gramEnd"/>
      <w:r w:rsidR="00D24AEB">
        <w:rPr>
          <w:iCs/>
        </w:rPr>
        <w:t xml:space="preserve"> find out </w:t>
      </w:r>
      <w:r w:rsidR="00ED2E63">
        <w:rPr>
          <w:iCs/>
        </w:rPr>
        <w:t>the results by</w:t>
      </w:r>
      <w:r w:rsidR="000318D8">
        <w:rPr>
          <w:iCs/>
        </w:rPr>
        <w:t>:</w:t>
      </w:r>
    </w:p>
    <w:p w14:paraId="285645BA" w14:textId="50F3301D" w:rsidR="00002C3F" w:rsidRDefault="00FB2482" w:rsidP="00F67574">
      <w:pPr>
        <w:pStyle w:val="List"/>
      </w:pPr>
      <w:r>
        <w:t>- subscrib</w:t>
      </w:r>
      <w:r w:rsidR="000318D8">
        <w:t>ing</w:t>
      </w:r>
      <w:r>
        <w:t xml:space="preserve"> to </w:t>
      </w:r>
      <w:r w:rsidR="00FE794A">
        <w:t xml:space="preserve">attribute value change </w:t>
      </w:r>
      <w:r>
        <w:t>notifications from the producer</w:t>
      </w:r>
      <w:r w:rsidR="00002C3F">
        <w:t xml:space="preserve">, </w:t>
      </w:r>
      <w:r w:rsidR="00FE794A">
        <w:t>or</w:t>
      </w:r>
    </w:p>
    <w:p w14:paraId="094CAC84" w14:textId="71AC58A5" w:rsidR="00B30462" w:rsidRDefault="00C91620" w:rsidP="00B30462">
      <w:pPr>
        <w:pStyle w:val="List"/>
      </w:pPr>
      <w:r>
        <w:t xml:space="preserve">- </w:t>
      </w:r>
      <w:r w:rsidR="00FE794A">
        <w:t xml:space="preserve">directly </w:t>
      </w:r>
      <w:r>
        <w:t>read</w:t>
      </w:r>
      <w:r w:rsidR="000318D8">
        <w:t>ing</w:t>
      </w:r>
      <w:r>
        <w:t xml:space="preserve"> the network slice job </w:t>
      </w:r>
      <w:r w:rsidR="00FE794A">
        <w:t>attribu</w:t>
      </w:r>
      <w:r w:rsidR="002C5AB7">
        <w:t>t</w:t>
      </w:r>
      <w:r w:rsidR="00FE794A">
        <w:t>es</w:t>
      </w:r>
      <w:r w:rsidR="00B31C00">
        <w:t>.</w:t>
      </w:r>
    </w:p>
    <w:p w14:paraId="7CEF59FA" w14:textId="35F04397" w:rsidR="00B30462" w:rsidRPr="00B30462" w:rsidRDefault="00225CFA" w:rsidP="00B30462">
      <w:pPr>
        <w:pStyle w:val="List"/>
        <w:ind w:left="0" w:firstLine="0"/>
      </w:pPr>
      <w:r>
        <w:t>T</w:t>
      </w:r>
      <w:r w:rsidR="00B30462">
        <w:t>h</w:t>
      </w:r>
      <w:r>
        <w:t>e same approach is used for any of the network slice operations</w:t>
      </w:r>
      <w:r w:rsidR="00182BC8">
        <w:t xml:space="preserve"> i.e.</w:t>
      </w:r>
      <w:r>
        <w:t xml:space="preserve">: </w:t>
      </w:r>
      <w:proofErr w:type="spellStart"/>
      <w:r>
        <w:t>allocateNsi</w:t>
      </w:r>
      <w:proofErr w:type="spellEnd"/>
      <w:r>
        <w:t xml:space="preserve">, </w:t>
      </w:r>
      <w:proofErr w:type="spellStart"/>
      <w:r>
        <w:t>allocateNssi</w:t>
      </w:r>
      <w:proofErr w:type="spellEnd"/>
      <w:r>
        <w:t xml:space="preserve">, </w:t>
      </w:r>
      <w:proofErr w:type="spellStart"/>
      <w:r>
        <w:t>deallocateNsi</w:t>
      </w:r>
      <w:proofErr w:type="spellEnd"/>
      <w:r>
        <w:t xml:space="preserve"> and </w:t>
      </w:r>
      <w:proofErr w:type="spellStart"/>
      <w:r>
        <w:t>deallocateNssi</w:t>
      </w:r>
      <w:proofErr w:type="spellEnd"/>
      <w:r w:rsidR="00A3724D">
        <w:t xml:space="preserve"> and feasibility check</w:t>
      </w:r>
      <w:r>
        <w:t xml:space="preserve">. </w:t>
      </w:r>
      <w:r w:rsidR="00B30462">
        <w:t xml:space="preserve"> </w:t>
      </w:r>
      <w:r w:rsidR="00AB497E">
        <w:t>Implementation of this solution requi</w:t>
      </w:r>
      <w:r w:rsidR="000629E7">
        <w:t>r</w:t>
      </w:r>
      <w:r w:rsidR="00AB497E">
        <w:t xml:space="preserve">es the network slicing model to be updated </w:t>
      </w:r>
      <w:r w:rsidR="00451D13">
        <w:t>in TS 28.541</w:t>
      </w:r>
      <w:r w:rsidR="005209F5">
        <w:t xml:space="preserve"> [3]</w:t>
      </w:r>
      <w:r w:rsidR="00451D13">
        <w:t xml:space="preserve"> and the network slice operations and procedures to be updated in </w:t>
      </w:r>
      <w:r w:rsidR="000629E7">
        <w:t>TS 28.531</w:t>
      </w:r>
      <w:r w:rsidR="005209F5">
        <w:t xml:space="preserve"> [2]</w:t>
      </w:r>
      <w:r w:rsidR="000629E7">
        <w:t>.</w:t>
      </w:r>
    </w:p>
    <w:p w14:paraId="70932B10" w14:textId="429C82A4" w:rsidR="00E81230" w:rsidRDefault="006233A5">
      <w:pPr>
        <w:rPr>
          <w:iCs/>
        </w:rPr>
      </w:pPr>
      <w:r>
        <w:rPr>
          <w:iCs/>
        </w:rPr>
        <w:t xml:space="preserve">The proposed solution is </w:t>
      </w:r>
      <w:r w:rsidR="00B5012C">
        <w:rPr>
          <w:iCs/>
        </w:rPr>
        <w:t>implemented through the following CR’s</w:t>
      </w:r>
    </w:p>
    <w:p w14:paraId="6F488490" w14:textId="629527F7" w:rsidR="000E42A5" w:rsidRDefault="000E42A5" w:rsidP="00F67574">
      <w:pPr>
        <w:pStyle w:val="List"/>
      </w:pPr>
      <w:r>
        <w:t>- CR on TS 28.541</w:t>
      </w:r>
      <w:r w:rsidR="00B5012C">
        <w:t xml:space="preserve"> Add network slice job class to NRM</w:t>
      </w:r>
      <w:r w:rsidR="00C76633">
        <w:t xml:space="preserve"> (submitted for this meeting)</w:t>
      </w:r>
    </w:p>
    <w:p w14:paraId="7D037979" w14:textId="2824A4B0" w:rsidR="0058035D" w:rsidRDefault="0058035D" w:rsidP="00F67574">
      <w:pPr>
        <w:pStyle w:val="List"/>
      </w:pPr>
      <w:r>
        <w:t xml:space="preserve">- CR on TS 28.531 </w:t>
      </w:r>
      <w:r w:rsidR="00A249AA">
        <w:t xml:space="preserve">Update </w:t>
      </w:r>
      <w:r w:rsidR="009F5763">
        <w:t>operations and procedures</w:t>
      </w:r>
      <w:r w:rsidR="00D31BC3">
        <w:t xml:space="preserve"> (planned for next meeting)</w:t>
      </w:r>
      <w:r w:rsidR="00F67574">
        <w:t xml:space="preserve">. </w:t>
      </w:r>
    </w:p>
    <w:p w14:paraId="3B58FCDC" w14:textId="77777777" w:rsidR="00F67574" w:rsidRDefault="00F67574" w:rsidP="00A73142">
      <w:pPr>
        <w:rPr>
          <w:iCs/>
        </w:rPr>
      </w:pPr>
    </w:p>
    <w:p w14:paraId="58AB61D5" w14:textId="63D48A72" w:rsidR="00C022E3" w:rsidRDefault="00C022E3">
      <w:pPr>
        <w:pStyle w:val="Heading1"/>
      </w:pPr>
      <w:r>
        <w:t>4</w:t>
      </w:r>
      <w:r>
        <w:tab/>
        <w:t>Detailed proposal</w:t>
      </w:r>
    </w:p>
    <w:p w14:paraId="6BD01F43" w14:textId="451555BE" w:rsidR="00952ED4" w:rsidRPr="00F12028" w:rsidRDefault="00F12028" w:rsidP="00952ED4">
      <w:pPr>
        <w:rPr>
          <w:bCs/>
          <w:iCs/>
        </w:rPr>
      </w:pPr>
      <w:r w:rsidRPr="00F12028">
        <w:rPr>
          <w:bCs/>
          <w:iCs/>
        </w:rPr>
        <w:t xml:space="preserve">The group is asked to </w:t>
      </w:r>
      <w:r w:rsidR="000629E7">
        <w:rPr>
          <w:bCs/>
          <w:iCs/>
        </w:rPr>
        <w:t>endorse the proposed solution</w:t>
      </w:r>
      <w:r>
        <w:rPr>
          <w:bCs/>
          <w:iCs/>
        </w:rPr>
        <w:t>.</w:t>
      </w:r>
    </w:p>
    <w:sectPr w:rsidR="00952ED4" w:rsidRPr="00F120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030D0" w14:textId="77777777" w:rsidR="000A57DD" w:rsidRDefault="000A57DD">
      <w:r>
        <w:separator/>
      </w:r>
    </w:p>
  </w:endnote>
  <w:endnote w:type="continuationSeparator" w:id="0">
    <w:p w14:paraId="14E99898" w14:textId="77777777" w:rsidR="000A57DD" w:rsidRDefault="000A57DD">
      <w:r>
        <w:continuationSeparator/>
      </w:r>
    </w:p>
  </w:endnote>
  <w:endnote w:type="continuationNotice" w:id="1">
    <w:p w14:paraId="07AF7B56" w14:textId="77777777" w:rsidR="000A57DD" w:rsidRDefault="000A57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092A0" w14:textId="77777777" w:rsidR="000A57DD" w:rsidRDefault="000A57DD">
      <w:r>
        <w:separator/>
      </w:r>
    </w:p>
  </w:footnote>
  <w:footnote w:type="continuationSeparator" w:id="0">
    <w:p w14:paraId="113E06CC" w14:textId="77777777" w:rsidR="000A57DD" w:rsidRDefault="000A57DD">
      <w:r>
        <w:continuationSeparator/>
      </w:r>
    </w:p>
  </w:footnote>
  <w:footnote w:type="continuationNotice" w:id="1">
    <w:p w14:paraId="362E3CAA" w14:textId="77777777" w:rsidR="000A57DD" w:rsidRDefault="000A57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BE47BA"/>
    <w:multiLevelType w:val="hybridMultilevel"/>
    <w:tmpl w:val="42680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F"/>
    <w:rsid w:val="00012515"/>
    <w:rsid w:val="00024F2D"/>
    <w:rsid w:val="000318D8"/>
    <w:rsid w:val="00036C8B"/>
    <w:rsid w:val="00046389"/>
    <w:rsid w:val="000629E7"/>
    <w:rsid w:val="00067EC4"/>
    <w:rsid w:val="00074722"/>
    <w:rsid w:val="000819D8"/>
    <w:rsid w:val="00085544"/>
    <w:rsid w:val="000934A6"/>
    <w:rsid w:val="00093A18"/>
    <w:rsid w:val="00095717"/>
    <w:rsid w:val="000A2436"/>
    <w:rsid w:val="000A2C6C"/>
    <w:rsid w:val="000A4660"/>
    <w:rsid w:val="000A57DD"/>
    <w:rsid w:val="000B5755"/>
    <w:rsid w:val="000B6A2F"/>
    <w:rsid w:val="000C5F51"/>
    <w:rsid w:val="000C69AB"/>
    <w:rsid w:val="000D1B5B"/>
    <w:rsid w:val="000E42A5"/>
    <w:rsid w:val="0010401F"/>
    <w:rsid w:val="001078B1"/>
    <w:rsid w:val="001119A0"/>
    <w:rsid w:val="00112FC3"/>
    <w:rsid w:val="00117526"/>
    <w:rsid w:val="001257D8"/>
    <w:rsid w:val="00134B64"/>
    <w:rsid w:val="00161ADF"/>
    <w:rsid w:val="001646D5"/>
    <w:rsid w:val="00173FA3"/>
    <w:rsid w:val="0017402F"/>
    <w:rsid w:val="00182BC8"/>
    <w:rsid w:val="00184B6F"/>
    <w:rsid w:val="001861E5"/>
    <w:rsid w:val="00195CCE"/>
    <w:rsid w:val="001A2715"/>
    <w:rsid w:val="001B1652"/>
    <w:rsid w:val="001B4FCF"/>
    <w:rsid w:val="001C1E67"/>
    <w:rsid w:val="001C3EC8"/>
    <w:rsid w:val="001D2BD4"/>
    <w:rsid w:val="001D6911"/>
    <w:rsid w:val="001E103A"/>
    <w:rsid w:val="00201947"/>
    <w:rsid w:val="0020395B"/>
    <w:rsid w:val="002046CB"/>
    <w:rsid w:val="00204DC9"/>
    <w:rsid w:val="002062C0"/>
    <w:rsid w:val="00206967"/>
    <w:rsid w:val="00215130"/>
    <w:rsid w:val="00225CFA"/>
    <w:rsid w:val="00230002"/>
    <w:rsid w:val="00233485"/>
    <w:rsid w:val="0024238D"/>
    <w:rsid w:val="00244C9A"/>
    <w:rsid w:val="00247216"/>
    <w:rsid w:val="00252DA0"/>
    <w:rsid w:val="00266185"/>
    <w:rsid w:val="00267C32"/>
    <w:rsid w:val="002701D8"/>
    <w:rsid w:val="00283A2A"/>
    <w:rsid w:val="002938AD"/>
    <w:rsid w:val="002A1857"/>
    <w:rsid w:val="002A60A2"/>
    <w:rsid w:val="002C5A7C"/>
    <w:rsid w:val="002C5AB7"/>
    <w:rsid w:val="002C7F38"/>
    <w:rsid w:val="002D54A6"/>
    <w:rsid w:val="002F1477"/>
    <w:rsid w:val="002F22A3"/>
    <w:rsid w:val="002F3D73"/>
    <w:rsid w:val="00301ED7"/>
    <w:rsid w:val="0030628A"/>
    <w:rsid w:val="00312B28"/>
    <w:rsid w:val="0031411E"/>
    <w:rsid w:val="0035122B"/>
    <w:rsid w:val="00353451"/>
    <w:rsid w:val="00371032"/>
    <w:rsid w:val="00371B44"/>
    <w:rsid w:val="003734BC"/>
    <w:rsid w:val="00377523"/>
    <w:rsid w:val="003A2E36"/>
    <w:rsid w:val="003A4173"/>
    <w:rsid w:val="003B49E2"/>
    <w:rsid w:val="003C122B"/>
    <w:rsid w:val="003C3886"/>
    <w:rsid w:val="003C5A97"/>
    <w:rsid w:val="003C7A04"/>
    <w:rsid w:val="003F2FCB"/>
    <w:rsid w:val="003F52B2"/>
    <w:rsid w:val="003F7552"/>
    <w:rsid w:val="00401019"/>
    <w:rsid w:val="00401438"/>
    <w:rsid w:val="0041132B"/>
    <w:rsid w:val="0041779D"/>
    <w:rsid w:val="0042449A"/>
    <w:rsid w:val="00435A66"/>
    <w:rsid w:val="00440414"/>
    <w:rsid w:val="00451D13"/>
    <w:rsid w:val="004558E9"/>
    <w:rsid w:val="0045777E"/>
    <w:rsid w:val="004838EA"/>
    <w:rsid w:val="00483959"/>
    <w:rsid w:val="00485CE7"/>
    <w:rsid w:val="004904E7"/>
    <w:rsid w:val="004920B4"/>
    <w:rsid w:val="004A2449"/>
    <w:rsid w:val="004B3753"/>
    <w:rsid w:val="004C2FAB"/>
    <w:rsid w:val="004C31D2"/>
    <w:rsid w:val="004D0361"/>
    <w:rsid w:val="004D31A0"/>
    <w:rsid w:val="004D55C2"/>
    <w:rsid w:val="004D5EA3"/>
    <w:rsid w:val="004E7471"/>
    <w:rsid w:val="00506753"/>
    <w:rsid w:val="005209F5"/>
    <w:rsid w:val="00521131"/>
    <w:rsid w:val="00527C0B"/>
    <w:rsid w:val="00540218"/>
    <w:rsid w:val="005410F6"/>
    <w:rsid w:val="00543BBD"/>
    <w:rsid w:val="005447AA"/>
    <w:rsid w:val="00554FA1"/>
    <w:rsid w:val="005639D0"/>
    <w:rsid w:val="005729C4"/>
    <w:rsid w:val="0058035D"/>
    <w:rsid w:val="0059227B"/>
    <w:rsid w:val="005B0966"/>
    <w:rsid w:val="005B795D"/>
    <w:rsid w:val="005C302F"/>
    <w:rsid w:val="0060224C"/>
    <w:rsid w:val="00613820"/>
    <w:rsid w:val="00615191"/>
    <w:rsid w:val="00617661"/>
    <w:rsid w:val="00621933"/>
    <w:rsid w:val="006233A5"/>
    <w:rsid w:val="006315B5"/>
    <w:rsid w:val="00652248"/>
    <w:rsid w:val="00657B80"/>
    <w:rsid w:val="00675B3C"/>
    <w:rsid w:val="00681ABD"/>
    <w:rsid w:val="0069495C"/>
    <w:rsid w:val="006D340A"/>
    <w:rsid w:val="006F5B12"/>
    <w:rsid w:val="0071148A"/>
    <w:rsid w:val="00715A1D"/>
    <w:rsid w:val="00760BB0"/>
    <w:rsid w:val="0076157A"/>
    <w:rsid w:val="0076590C"/>
    <w:rsid w:val="00784593"/>
    <w:rsid w:val="00795875"/>
    <w:rsid w:val="007A00EF"/>
    <w:rsid w:val="007B19EA"/>
    <w:rsid w:val="007B790F"/>
    <w:rsid w:val="007C0A2D"/>
    <w:rsid w:val="007C1939"/>
    <w:rsid w:val="007C27B0"/>
    <w:rsid w:val="007C50B5"/>
    <w:rsid w:val="007E0AB0"/>
    <w:rsid w:val="007E62B2"/>
    <w:rsid w:val="007F300B"/>
    <w:rsid w:val="008014C3"/>
    <w:rsid w:val="00810805"/>
    <w:rsid w:val="008230C1"/>
    <w:rsid w:val="00850812"/>
    <w:rsid w:val="00852F00"/>
    <w:rsid w:val="0085599E"/>
    <w:rsid w:val="00863CD8"/>
    <w:rsid w:val="008651C8"/>
    <w:rsid w:val="00876B9A"/>
    <w:rsid w:val="00877737"/>
    <w:rsid w:val="00882B4A"/>
    <w:rsid w:val="008933BF"/>
    <w:rsid w:val="008A10C4"/>
    <w:rsid w:val="008B0248"/>
    <w:rsid w:val="008D6629"/>
    <w:rsid w:val="008F5F33"/>
    <w:rsid w:val="0091046A"/>
    <w:rsid w:val="00916BAA"/>
    <w:rsid w:val="00926ABD"/>
    <w:rsid w:val="0093495D"/>
    <w:rsid w:val="00935BAE"/>
    <w:rsid w:val="00947F4E"/>
    <w:rsid w:val="00952ED4"/>
    <w:rsid w:val="0095300D"/>
    <w:rsid w:val="00955960"/>
    <w:rsid w:val="009607D3"/>
    <w:rsid w:val="00966D47"/>
    <w:rsid w:val="00987E69"/>
    <w:rsid w:val="00991955"/>
    <w:rsid w:val="00992312"/>
    <w:rsid w:val="009B4239"/>
    <w:rsid w:val="009B6DEC"/>
    <w:rsid w:val="009C0DED"/>
    <w:rsid w:val="009D3614"/>
    <w:rsid w:val="009E5F10"/>
    <w:rsid w:val="009F5763"/>
    <w:rsid w:val="00A23114"/>
    <w:rsid w:val="00A249AA"/>
    <w:rsid w:val="00A3139C"/>
    <w:rsid w:val="00A3693F"/>
    <w:rsid w:val="00A3724D"/>
    <w:rsid w:val="00A37D7F"/>
    <w:rsid w:val="00A40606"/>
    <w:rsid w:val="00A46410"/>
    <w:rsid w:val="00A513AD"/>
    <w:rsid w:val="00A52CA2"/>
    <w:rsid w:val="00A53284"/>
    <w:rsid w:val="00A56F77"/>
    <w:rsid w:val="00A57688"/>
    <w:rsid w:val="00A577F5"/>
    <w:rsid w:val="00A60B4D"/>
    <w:rsid w:val="00A73142"/>
    <w:rsid w:val="00A769C5"/>
    <w:rsid w:val="00A84A94"/>
    <w:rsid w:val="00A93A83"/>
    <w:rsid w:val="00AB01BE"/>
    <w:rsid w:val="00AB497E"/>
    <w:rsid w:val="00AB586E"/>
    <w:rsid w:val="00AC0E15"/>
    <w:rsid w:val="00AC2B48"/>
    <w:rsid w:val="00AD1DAA"/>
    <w:rsid w:val="00AF1286"/>
    <w:rsid w:val="00AF1E23"/>
    <w:rsid w:val="00AF30B8"/>
    <w:rsid w:val="00AF3D23"/>
    <w:rsid w:val="00AF7F81"/>
    <w:rsid w:val="00B01AFF"/>
    <w:rsid w:val="00B05CC7"/>
    <w:rsid w:val="00B15241"/>
    <w:rsid w:val="00B2661E"/>
    <w:rsid w:val="00B26868"/>
    <w:rsid w:val="00B279F3"/>
    <w:rsid w:val="00B27E39"/>
    <w:rsid w:val="00B27F78"/>
    <w:rsid w:val="00B30462"/>
    <w:rsid w:val="00B31C00"/>
    <w:rsid w:val="00B33315"/>
    <w:rsid w:val="00B350D8"/>
    <w:rsid w:val="00B40A8C"/>
    <w:rsid w:val="00B47C0B"/>
    <w:rsid w:val="00B5012C"/>
    <w:rsid w:val="00B525B2"/>
    <w:rsid w:val="00B56F2E"/>
    <w:rsid w:val="00B63E1A"/>
    <w:rsid w:val="00B679D9"/>
    <w:rsid w:val="00B76763"/>
    <w:rsid w:val="00B76F44"/>
    <w:rsid w:val="00B7732B"/>
    <w:rsid w:val="00B77484"/>
    <w:rsid w:val="00B80835"/>
    <w:rsid w:val="00B879F0"/>
    <w:rsid w:val="00BB6D3E"/>
    <w:rsid w:val="00BC25AA"/>
    <w:rsid w:val="00BC4316"/>
    <w:rsid w:val="00C022E3"/>
    <w:rsid w:val="00C16FDD"/>
    <w:rsid w:val="00C22D17"/>
    <w:rsid w:val="00C24803"/>
    <w:rsid w:val="00C2485A"/>
    <w:rsid w:val="00C331A9"/>
    <w:rsid w:val="00C3692B"/>
    <w:rsid w:val="00C37E7C"/>
    <w:rsid w:val="00C437B5"/>
    <w:rsid w:val="00C4712D"/>
    <w:rsid w:val="00C5109E"/>
    <w:rsid w:val="00C555C9"/>
    <w:rsid w:val="00C651E6"/>
    <w:rsid w:val="00C6793D"/>
    <w:rsid w:val="00C76633"/>
    <w:rsid w:val="00C91620"/>
    <w:rsid w:val="00C9328D"/>
    <w:rsid w:val="00C94F55"/>
    <w:rsid w:val="00CA0DB3"/>
    <w:rsid w:val="00CA7D62"/>
    <w:rsid w:val="00CB07A8"/>
    <w:rsid w:val="00CB1990"/>
    <w:rsid w:val="00CD4A57"/>
    <w:rsid w:val="00CE54AD"/>
    <w:rsid w:val="00CF0199"/>
    <w:rsid w:val="00CF4A53"/>
    <w:rsid w:val="00CF7737"/>
    <w:rsid w:val="00D146F1"/>
    <w:rsid w:val="00D16D14"/>
    <w:rsid w:val="00D24AEB"/>
    <w:rsid w:val="00D31BC3"/>
    <w:rsid w:val="00D33604"/>
    <w:rsid w:val="00D35090"/>
    <w:rsid w:val="00D37B08"/>
    <w:rsid w:val="00D415F2"/>
    <w:rsid w:val="00D437FF"/>
    <w:rsid w:val="00D471A6"/>
    <w:rsid w:val="00D4777E"/>
    <w:rsid w:val="00D5130C"/>
    <w:rsid w:val="00D550FA"/>
    <w:rsid w:val="00D6188F"/>
    <w:rsid w:val="00D62265"/>
    <w:rsid w:val="00D64BD8"/>
    <w:rsid w:val="00D71D22"/>
    <w:rsid w:val="00D838AB"/>
    <w:rsid w:val="00D8512E"/>
    <w:rsid w:val="00D90AFB"/>
    <w:rsid w:val="00D95F92"/>
    <w:rsid w:val="00DA0ABD"/>
    <w:rsid w:val="00DA1E58"/>
    <w:rsid w:val="00DA2929"/>
    <w:rsid w:val="00DD093F"/>
    <w:rsid w:val="00DD6DEA"/>
    <w:rsid w:val="00DE4EF2"/>
    <w:rsid w:val="00DF2C0E"/>
    <w:rsid w:val="00DF3490"/>
    <w:rsid w:val="00E04DB6"/>
    <w:rsid w:val="00E06DCA"/>
    <w:rsid w:val="00E06FFB"/>
    <w:rsid w:val="00E2336F"/>
    <w:rsid w:val="00E27565"/>
    <w:rsid w:val="00E30155"/>
    <w:rsid w:val="00E35E5A"/>
    <w:rsid w:val="00E4276B"/>
    <w:rsid w:val="00E46514"/>
    <w:rsid w:val="00E56CD4"/>
    <w:rsid w:val="00E66299"/>
    <w:rsid w:val="00E75870"/>
    <w:rsid w:val="00E81230"/>
    <w:rsid w:val="00E91FE1"/>
    <w:rsid w:val="00EA1C8D"/>
    <w:rsid w:val="00EA5E95"/>
    <w:rsid w:val="00EB5305"/>
    <w:rsid w:val="00ED1EDA"/>
    <w:rsid w:val="00ED2E63"/>
    <w:rsid w:val="00ED3530"/>
    <w:rsid w:val="00ED4954"/>
    <w:rsid w:val="00ED4DF8"/>
    <w:rsid w:val="00EE0943"/>
    <w:rsid w:val="00EE33A2"/>
    <w:rsid w:val="00EF46C9"/>
    <w:rsid w:val="00F12028"/>
    <w:rsid w:val="00F15075"/>
    <w:rsid w:val="00F51CF4"/>
    <w:rsid w:val="00F54F61"/>
    <w:rsid w:val="00F6563F"/>
    <w:rsid w:val="00F67574"/>
    <w:rsid w:val="00F67A1C"/>
    <w:rsid w:val="00F738D8"/>
    <w:rsid w:val="00F82C5B"/>
    <w:rsid w:val="00F8555F"/>
    <w:rsid w:val="00FB2482"/>
    <w:rsid w:val="00FB5301"/>
    <w:rsid w:val="00FC6F50"/>
    <w:rsid w:val="00FC7FCE"/>
    <w:rsid w:val="00FE0C92"/>
    <w:rsid w:val="00FE794A"/>
    <w:rsid w:val="44D0746D"/>
    <w:rsid w:val="7087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7B49302B-51EA-4F31-855C-1274D632A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02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E2E03-E5D2-4243-AB81-2FCE06478B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FB08E3-00CA-4254-92E0-E2B169A67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576A2-D88B-428A-81E5-75EE0F538A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9332BD8B-ADF4-4D13-8BFE-7CD18E0AA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482</Words>
  <Characters>2754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221</cp:revision>
  <cp:lastPrinted>1900-01-01T00:00:00Z</cp:lastPrinted>
  <dcterms:created xsi:type="dcterms:W3CDTF">2021-10-26T00:01:00Z</dcterms:created>
  <dcterms:modified xsi:type="dcterms:W3CDTF">2021-11-05T19:56:00Z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